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25D4" w:rsidRDefault="00AF25D4">
      <w:r w:rsidRPr="00172E2F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4" o:spid="_x0000_i1025" type="#_x0000_t75" style="width:708.75pt;height:425.25pt;visibility:visible">
            <v:imagedata r:id="rId6" o:title=""/>
          </v:shape>
        </w:pict>
      </w:r>
      <w:r w:rsidRPr="00172E2F">
        <w:rPr>
          <w:noProof/>
        </w:rPr>
        <w:pict>
          <v:shape id="图片 3" o:spid="_x0000_i1026" type="#_x0000_t75" style="width:708.75pt;height:425.25pt;visibility:visible">
            <v:imagedata r:id="rId7" o:title=""/>
          </v:shape>
        </w:pict>
      </w:r>
      <w:r w:rsidRPr="00172E2F">
        <w:rPr>
          <w:noProof/>
        </w:rPr>
        <w:pict>
          <v:shape id="图片 2" o:spid="_x0000_i1027" type="#_x0000_t75" style="width:708.75pt;height:425.25pt;visibility:visible">
            <v:imagedata r:id="rId8" o:title=""/>
          </v:shape>
        </w:pict>
      </w:r>
      <w:bookmarkStart w:id="0" w:name="_GoBack"/>
      <w:r w:rsidRPr="00172E2F">
        <w:rPr>
          <w:noProof/>
        </w:rPr>
        <w:pict>
          <v:shape id="图片 1" o:spid="_x0000_i1028" type="#_x0000_t75" style="width:708.75pt;height:425.25pt;visibility:visible">
            <v:imagedata r:id="rId9" o:title=""/>
          </v:shape>
        </w:pict>
      </w:r>
      <w:bookmarkEnd w:id="0"/>
    </w:p>
    <w:sectPr w:rsidR="00AF25D4" w:rsidSect="00F606E6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F25D4" w:rsidRDefault="00AF25D4" w:rsidP="00F606E6">
      <w:r>
        <w:separator/>
      </w:r>
    </w:p>
  </w:endnote>
  <w:endnote w:type="continuationSeparator" w:id="0">
    <w:p w:rsidR="00AF25D4" w:rsidRDefault="00AF25D4" w:rsidP="00F606E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25D4" w:rsidRDefault="00AF25D4">
    <w:pPr>
      <w:pStyle w:val="Footer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25D4" w:rsidRDefault="00AF25D4">
    <w:pPr>
      <w:pStyle w:val="Foo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25D4" w:rsidRDefault="00AF25D4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F25D4" w:rsidRDefault="00AF25D4" w:rsidP="00F606E6">
      <w:r>
        <w:separator/>
      </w:r>
    </w:p>
  </w:footnote>
  <w:footnote w:type="continuationSeparator" w:id="0">
    <w:p w:rsidR="00AF25D4" w:rsidRDefault="00AF25D4" w:rsidP="00F606E6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25D4" w:rsidRDefault="00AF25D4" w:rsidP="00F606E6">
    <w:pPr>
      <w:pStyle w:val="Header"/>
      <w:pBdr>
        <w:bottom w:val="none" w:sz="0" w:space="0" w:color="auto"/>
      </w:pBdr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25D4" w:rsidRDefault="00AF25D4" w:rsidP="00F606E6">
    <w:pPr>
      <w:pStyle w:val="Header"/>
      <w:pBdr>
        <w:bottom w:val="none" w:sz="0" w:space="0" w:color="auto"/>
      </w:pBd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F25D4" w:rsidRDefault="00AF25D4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606E6"/>
    <w:rsid w:val="0002581A"/>
    <w:rsid w:val="00172E2F"/>
    <w:rsid w:val="00301BB5"/>
    <w:rsid w:val="00AF25D4"/>
    <w:rsid w:val="00B6198F"/>
    <w:rsid w:val="00BF50DF"/>
    <w:rsid w:val="00E6004C"/>
    <w:rsid w:val="00F606E6"/>
    <w:rsid w:val="00FC397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6198F"/>
    <w:pPr>
      <w:widowControl w:val="0"/>
      <w:jc w:val="both"/>
    </w:p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F606E6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606E6"/>
    <w:rPr>
      <w:rFonts w:cs="Times New Roman"/>
      <w:sz w:val="18"/>
      <w:szCs w:val="18"/>
    </w:rPr>
  </w:style>
  <w:style w:type="paragraph" w:styleId="Header">
    <w:name w:val="header"/>
    <w:basedOn w:val="Normal"/>
    <w:link w:val="HeaderChar"/>
    <w:uiPriority w:val="99"/>
    <w:rsid w:val="00F606E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locked/>
    <w:rsid w:val="00F606E6"/>
    <w:rPr>
      <w:rFonts w:cs="Times New Roman"/>
      <w:sz w:val="18"/>
      <w:szCs w:val="18"/>
    </w:rPr>
  </w:style>
  <w:style w:type="paragraph" w:styleId="Footer">
    <w:name w:val="footer"/>
    <w:basedOn w:val="Normal"/>
    <w:link w:val="FooterChar"/>
    <w:uiPriority w:val="99"/>
    <w:rsid w:val="00F606E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locked/>
    <w:rsid w:val="00F606E6"/>
    <w:rPr>
      <w:rFonts w:cs="Times New Roman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Pages>4</Pages>
  <Words>0</Words>
  <Characters>4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</dc:title>
  <dc:subject/>
  <dc:creator>sslight</dc:creator>
  <cp:keywords/>
  <dc:description/>
  <cp:lastModifiedBy>SkyUN.Org</cp:lastModifiedBy>
  <cp:revision>2</cp:revision>
  <dcterms:created xsi:type="dcterms:W3CDTF">2014-09-18T01:43:00Z</dcterms:created>
  <dcterms:modified xsi:type="dcterms:W3CDTF">2014-09-18T01:43:00Z</dcterms:modified>
</cp:coreProperties>
</file>